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8B" w:rsidRPr="0073225A" w:rsidRDefault="00324E8B" w:rsidP="0073225A">
      <w:pPr>
        <w:shd w:val="clear" w:color="auto" w:fill="FFFFFF"/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eastAsia="ru-RU"/>
        </w:rPr>
      </w:pPr>
      <w:r w:rsidRPr="0073225A">
        <w:rPr>
          <w:rFonts w:ascii="Times New Roman" w:hAnsi="Times New Roman"/>
          <w:b/>
          <w:sz w:val="40"/>
          <w:szCs w:val="20"/>
          <w:lang w:eastAsia="ru-RU"/>
        </w:rPr>
        <w:t>РОССИЙСКАЯ  ФЕДЕРАЦИЯ</w:t>
      </w: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eastAsia="ru-RU"/>
        </w:rPr>
      </w:pPr>
      <w:r w:rsidRPr="0073225A">
        <w:rPr>
          <w:rFonts w:ascii="Times New Roman" w:hAnsi="Times New Roman"/>
          <w:b/>
          <w:sz w:val="40"/>
          <w:szCs w:val="20"/>
          <w:lang w:eastAsia="ru-RU"/>
        </w:rPr>
        <w:t>КРАСНОЯРСКИЙ  КРАЙ</w:t>
      </w: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20"/>
          <w:lang w:eastAsia="ru-RU"/>
        </w:rPr>
      </w:pPr>
      <w:r w:rsidRPr="0073225A">
        <w:rPr>
          <w:rFonts w:ascii="Times New Roman" w:hAnsi="Times New Roman"/>
          <w:b/>
          <w:sz w:val="36"/>
          <w:szCs w:val="20"/>
          <w:lang w:eastAsia="ru-RU"/>
        </w:rPr>
        <w:t>НОВОС</w:t>
      </w:r>
      <w:r>
        <w:rPr>
          <w:rFonts w:ascii="Times New Roman" w:hAnsi="Times New Roman"/>
          <w:b/>
          <w:sz w:val="36"/>
          <w:szCs w:val="20"/>
          <w:lang w:eastAsia="ru-RU"/>
        </w:rPr>
        <w:t>Ё</w:t>
      </w:r>
      <w:r w:rsidRPr="0073225A">
        <w:rPr>
          <w:rFonts w:ascii="Times New Roman" w:hAnsi="Times New Roman"/>
          <w:b/>
          <w:sz w:val="36"/>
          <w:szCs w:val="20"/>
          <w:lang w:eastAsia="ru-RU"/>
        </w:rPr>
        <w:t>ЛОВСКИЙ</w:t>
      </w: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25A">
        <w:rPr>
          <w:rFonts w:ascii="Times New Roman" w:hAnsi="Times New Roman"/>
          <w:b/>
          <w:sz w:val="36"/>
          <w:szCs w:val="20"/>
          <w:lang w:eastAsia="ru-RU"/>
        </w:rPr>
        <w:t>РАЙОННЫЙ  СОВЕТ  ДЕПУТАТОВ</w:t>
      </w: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4"/>
          <w:szCs w:val="20"/>
          <w:lang w:eastAsia="ru-RU"/>
        </w:rPr>
      </w:pPr>
      <w:r w:rsidRPr="0073225A">
        <w:rPr>
          <w:rFonts w:ascii="Times New Roman" w:hAnsi="Times New Roman"/>
          <w:b/>
          <w:sz w:val="44"/>
          <w:szCs w:val="20"/>
          <w:lang w:eastAsia="ru-RU"/>
        </w:rPr>
        <w:t>РЕШЕНИЕ</w:t>
      </w:r>
    </w:p>
    <w:p w:rsidR="00324E8B" w:rsidRPr="0073225A" w:rsidRDefault="00324E8B" w:rsidP="00732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4"/>
          <w:szCs w:val="20"/>
          <w:lang w:eastAsia="ru-RU"/>
        </w:rPr>
      </w:pPr>
    </w:p>
    <w:p w:rsidR="00324E8B" w:rsidRPr="00FF25EB" w:rsidRDefault="00324E8B" w:rsidP="003B4CF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_______ </w:t>
      </w:r>
      <w:r w:rsidRPr="00FF25EB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FF25EB">
        <w:rPr>
          <w:rFonts w:ascii="Times New Roman" w:hAnsi="Times New Roman"/>
          <w:sz w:val="28"/>
          <w:szCs w:val="28"/>
          <w:lang w:eastAsia="ru-RU"/>
        </w:rPr>
        <w:t xml:space="preserve"> года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FF25EB">
        <w:rPr>
          <w:rFonts w:ascii="Times New Roman" w:hAnsi="Times New Roman"/>
          <w:sz w:val="28"/>
          <w:szCs w:val="28"/>
          <w:lang w:eastAsia="ru-RU"/>
        </w:rPr>
        <w:t xml:space="preserve"> с. Новоселово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ПРОЕКТ</w:t>
      </w:r>
      <w:r w:rsidRPr="00FF25E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24E8B" w:rsidRPr="0073225A" w:rsidRDefault="00324E8B" w:rsidP="00732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73225A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</w:tblGrid>
      <w:tr w:rsidR="00324E8B" w:rsidRPr="00410A8A" w:rsidTr="00A05AAF">
        <w:trPr>
          <w:trHeight w:val="1779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324E8B" w:rsidRPr="00410A8A" w:rsidRDefault="00324E8B" w:rsidP="0073225A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2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 xml:space="preserve">внесении изменений в Положение о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 xml:space="preserve">онтрольно-счетной палате Новоселовского района, утвержденное решением Новоселовского районного Совета депутатов от </w:t>
            </w:r>
            <w:r>
              <w:rPr>
                <w:rFonts w:ascii="Times New Roman" w:hAnsi="Times New Roman"/>
                <w:sz w:val="28"/>
                <w:szCs w:val="28"/>
              </w:rPr>
              <w:t>17.12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 xml:space="preserve">1 №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100-74</w:t>
            </w:r>
            <w:r w:rsidRPr="00410A8A">
              <w:rPr>
                <w:rFonts w:ascii="Times New Roman" w:hAnsi="Times New Roman"/>
                <w:sz w:val="28"/>
                <w:szCs w:val="28"/>
              </w:rPr>
              <w:t>р</w:t>
            </w:r>
          </w:p>
          <w:p w:rsidR="00324E8B" w:rsidRPr="0073225A" w:rsidRDefault="00324E8B" w:rsidP="00732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24E8B" w:rsidRPr="003E10DE" w:rsidRDefault="00324E8B" w:rsidP="00D075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7541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07541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D07541">
        <w:rPr>
          <w:rFonts w:ascii="Times New Roman" w:hAnsi="Times New Roman"/>
          <w:sz w:val="28"/>
          <w:szCs w:val="28"/>
          <w:lang w:eastAsia="ru-RU"/>
        </w:rPr>
        <w:t>.20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07541">
        <w:rPr>
          <w:rFonts w:ascii="Times New Roman" w:hAnsi="Times New Roman"/>
          <w:sz w:val="28"/>
          <w:szCs w:val="28"/>
          <w:lang w:eastAsia="ru-RU"/>
        </w:rPr>
        <w:t>1 № 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07541">
        <w:rPr>
          <w:rFonts w:ascii="Times New Roman" w:hAnsi="Times New Roman"/>
          <w:sz w:val="28"/>
          <w:szCs w:val="28"/>
          <w:lang w:eastAsia="ru-RU"/>
        </w:rPr>
        <w:t>-ФЗ «Об общих принципах организации и деятельности контрольно-счетных органов субъектов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, федеральных территорий</w:t>
      </w:r>
      <w:r w:rsidRPr="00D07541">
        <w:rPr>
          <w:rFonts w:ascii="Times New Roman" w:hAnsi="Times New Roman"/>
          <w:sz w:val="28"/>
          <w:szCs w:val="28"/>
          <w:lang w:eastAsia="ru-RU"/>
        </w:rPr>
        <w:t xml:space="preserve"> и муниципальных образований»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E10DE">
        <w:rPr>
          <w:rFonts w:ascii="Times New Roman" w:hAnsi="Times New Roman"/>
          <w:sz w:val="28"/>
          <w:szCs w:val="28"/>
        </w:rPr>
        <w:t xml:space="preserve"> </w:t>
      </w:r>
      <w:r w:rsidRPr="003E10DE">
        <w:rPr>
          <w:rFonts w:ascii="Times New Roman" w:hAnsi="Times New Roman"/>
          <w:sz w:val="28"/>
          <w:szCs w:val="28"/>
          <w:lang w:eastAsia="ru-RU"/>
        </w:rPr>
        <w:t xml:space="preserve">руководствуясь статьями 23, 27 Устава Новоселовского района Красноярского края, </w:t>
      </w:r>
    </w:p>
    <w:p w:rsidR="00324E8B" w:rsidRPr="0073225A" w:rsidRDefault="00324E8B" w:rsidP="00732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4E8B" w:rsidRPr="0073225A" w:rsidRDefault="00324E8B" w:rsidP="007322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25A">
        <w:rPr>
          <w:rFonts w:ascii="Times New Roman" w:hAnsi="Times New Roman"/>
          <w:b/>
          <w:sz w:val="28"/>
          <w:szCs w:val="28"/>
          <w:lang w:eastAsia="ru-RU"/>
        </w:rPr>
        <w:t>Новоселовский районный Совет депутатов РЕШИЛ:</w:t>
      </w:r>
    </w:p>
    <w:p w:rsidR="00324E8B" w:rsidRPr="0073225A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4E8B" w:rsidRDefault="00324E8B" w:rsidP="00560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3225A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 xml:space="preserve">Внести в Положение </w:t>
      </w:r>
      <w:r w:rsidRPr="006F400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Контрольно-счетной палате Новоселовского района, утвержденное решением Н</w:t>
      </w:r>
      <w:r w:rsidRPr="006F4005">
        <w:rPr>
          <w:rFonts w:ascii="Times New Roman" w:hAnsi="Times New Roman"/>
          <w:sz w:val="28"/>
          <w:szCs w:val="28"/>
        </w:rPr>
        <w:t>овоселовского районног</w:t>
      </w:r>
      <w:r>
        <w:rPr>
          <w:rFonts w:ascii="Times New Roman" w:hAnsi="Times New Roman"/>
          <w:sz w:val="28"/>
          <w:szCs w:val="28"/>
        </w:rPr>
        <w:t>о Совета депутатов от 17.12.2021 № 18-100-74</w:t>
      </w:r>
      <w:r w:rsidRPr="006F400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324E8B" w:rsidRDefault="00324E8B" w:rsidP="00560187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7 дополнить пунктом 6 следующего содержания:</w:t>
      </w:r>
    </w:p>
    <w:p w:rsidR="00324E8B" w:rsidRPr="007B20DD" w:rsidRDefault="00324E8B" w:rsidP="00560187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«6. </w:t>
      </w:r>
      <w:bookmarkStart w:id="0" w:name="_Hlk156206031"/>
      <w:r>
        <w:rPr>
          <w:rFonts w:ascii="Times New Roman" w:hAnsi="Times New Roman"/>
          <w:sz w:val="28"/>
          <w:szCs w:val="28"/>
        </w:rPr>
        <w:t>Председатель Контрольно-счетной палаты</w:t>
      </w:r>
      <w:r w:rsidRPr="007B20DD">
        <w:rPr>
          <w:rFonts w:ascii="Times New Roman" w:hAnsi="Times New Roman"/>
          <w:sz w:val="28"/>
          <w:szCs w:val="28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</w:t>
      </w:r>
      <w:r>
        <w:rPr>
          <w:rFonts w:ascii="Times New Roman" w:hAnsi="Times New Roman"/>
          <w:sz w:val="28"/>
          <w:szCs w:val="28"/>
        </w:rPr>
        <w:t>Положением</w:t>
      </w:r>
      <w:r w:rsidRPr="007B20D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действующим </w:t>
      </w:r>
      <w:r w:rsidRPr="007B20DD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одательством</w:t>
      </w:r>
      <w:r w:rsidRPr="007B20DD">
        <w:rPr>
          <w:rFonts w:ascii="Times New Roman" w:hAnsi="Times New Roman"/>
          <w:sz w:val="28"/>
          <w:szCs w:val="28"/>
        </w:rPr>
        <w:t xml:space="preserve">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</w:t>
      </w:r>
      <w:r>
        <w:rPr>
          <w:rFonts w:ascii="Times New Roman" w:hAnsi="Times New Roman"/>
          <w:sz w:val="28"/>
          <w:szCs w:val="28"/>
        </w:rPr>
        <w:t xml:space="preserve"> частями 3 - 6 статьи 13</w:t>
      </w:r>
      <w:r w:rsidRPr="007B20DD">
        <w:rPr>
          <w:rFonts w:ascii="Times New Roman" w:hAnsi="Times New Roman"/>
          <w:sz w:val="28"/>
          <w:szCs w:val="28"/>
        </w:rPr>
        <w:t xml:space="preserve"> Федерального закона от 25 декабря 2008 года </w:t>
      </w:r>
      <w:r>
        <w:rPr>
          <w:rFonts w:ascii="Times New Roman" w:hAnsi="Times New Roman"/>
          <w:sz w:val="28"/>
          <w:szCs w:val="28"/>
        </w:rPr>
        <w:t>№</w:t>
      </w:r>
      <w:r w:rsidRPr="007B20DD">
        <w:rPr>
          <w:rFonts w:ascii="Times New Roman" w:hAnsi="Times New Roman"/>
          <w:sz w:val="28"/>
          <w:szCs w:val="28"/>
        </w:rPr>
        <w:t xml:space="preserve"> 273-ФЗ </w:t>
      </w:r>
      <w:r>
        <w:rPr>
          <w:rFonts w:ascii="Times New Roman" w:hAnsi="Times New Roman"/>
          <w:sz w:val="28"/>
          <w:szCs w:val="28"/>
        </w:rPr>
        <w:t>«</w:t>
      </w:r>
      <w:r w:rsidRPr="007B20DD">
        <w:rPr>
          <w:rFonts w:ascii="Times New Roman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>.»</w:t>
      </w:r>
      <w:r w:rsidRPr="007B20DD">
        <w:rPr>
          <w:rFonts w:ascii="Times New Roman" w:hAnsi="Times New Roman"/>
          <w:sz w:val="28"/>
          <w:szCs w:val="28"/>
        </w:rPr>
        <w:t>.</w:t>
      </w:r>
    </w:p>
    <w:p w:rsidR="00324E8B" w:rsidRDefault="00324E8B" w:rsidP="0056018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05AAB">
        <w:rPr>
          <w:rFonts w:ascii="Times New Roman" w:hAnsi="Times New Roman"/>
          <w:sz w:val="28"/>
          <w:szCs w:val="28"/>
          <w:lang w:eastAsia="ru-RU"/>
        </w:rPr>
        <w:t>Контроль за исполнением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A05AAB">
        <w:rPr>
          <w:rFonts w:ascii="Times New Roman" w:hAnsi="Times New Roman"/>
          <w:sz w:val="28"/>
          <w:szCs w:val="28"/>
          <w:lang w:eastAsia="ru-RU"/>
        </w:rPr>
        <w:t xml:space="preserve">решения возложить на </w:t>
      </w:r>
      <w:r w:rsidRPr="00816640">
        <w:rPr>
          <w:rFonts w:ascii="Times New Roman" w:hAnsi="Times New Roman"/>
          <w:sz w:val="28"/>
          <w:szCs w:val="28"/>
          <w:lang w:eastAsia="ru-RU"/>
        </w:rPr>
        <w:t>постоянную комиссию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Новоселовского районного Совета депутатов</w:t>
      </w:r>
      <w:r w:rsidRPr="00CF30C5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816640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финансам, налоговой</w:t>
      </w:r>
      <w:r w:rsidRPr="00816640">
        <w:rPr>
          <w:rFonts w:ascii="Times New Roman" w:hAnsi="Times New Roman"/>
          <w:sz w:val="28"/>
          <w:szCs w:val="28"/>
          <w:lang w:eastAsia="ru-RU"/>
        </w:rPr>
        <w:t xml:space="preserve"> политике</w:t>
      </w:r>
      <w:r>
        <w:rPr>
          <w:rFonts w:ascii="Times New Roman" w:hAnsi="Times New Roman"/>
          <w:sz w:val="28"/>
          <w:szCs w:val="28"/>
          <w:lang w:eastAsia="ru-RU"/>
        </w:rPr>
        <w:t>, малому</w:t>
      </w:r>
      <w:r w:rsidRPr="00816640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среднему предпринимательству</w:t>
      </w:r>
      <w:r w:rsidRPr="00816640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Е.Л. Владимирова</w:t>
      </w:r>
      <w:r w:rsidRPr="00816640">
        <w:rPr>
          <w:rFonts w:ascii="Times New Roman" w:hAnsi="Times New Roman"/>
          <w:sz w:val="28"/>
          <w:szCs w:val="28"/>
          <w:lang w:eastAsia="ru-RU"/>
        </w:rPr>
        <w:t>).</w:t>
      </w:r>
    </w:p>
    <w:p w:rsidR="00324E8B" w:rsidRPr="0073225A" w:rsidRDefault="00324E8B" w:rsidP="0056018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25A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225A">
        <w:rPr>
          <w:rFonts w:ascii="Times New Roman" w:hAnsi="Times New Roman"/>
          <w:sz w:val="28"/>
          <w:szCs w:val="28"/>
          <w:lang w:eastAsia="ru-RU"/>
        </w:rPr>
        <w:t>Решение вступает в силу после его официального опубликования в периодическом печатном издании «Официальный вестник Новоселовского района»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24E8B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4E8B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4E8B" w:rsidRPr="0073225A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25A">
        <w:rPr>
          <w:rFonts w:ascii="Times New Roman" w:hAnsi="Times New Roman"/>
          <w:sz w:val="28"/>
          <w:szCs w:val="28"/>
          <w:lang w:eastAsia="ru-RU"/>
        </w:rPr>
        <w:t>Председатель Новоселовского                              Глава Новоселовского района</w:t>
      </w:r>
    </w:p>
    <w:p w:rsidR="00324E8B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25A">
        <w:rPr>
          <w:rFonts w:ascii="Times New Roman" w:hAnsi="Times New Roman"/>
          <w:sz w:val="28"/>
          <w:szCs w:val="28"/>
          <w:lang w:eastAsia="ru-RU"/>
        </w:rPr>
        <w:t>районного Совета депутатов</w:t>
      </w:r>
    </w:p>
    <w:p w:rsidR="00324E8B" w:rsidRPr="0073225A" w:rsidRDefault="00324E8B" w:rsidP="007322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4E8B" w:rsidRDefault="00324E8B" w:rsidP="005B44A0">
      <w:pPr>
        <w:spacing w:before="12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3225A">
        <w:rPr>
          <w:rFonts w:ascii="Times New Roman" w:hAnsi="Times New Roman"/>
          <w:sz w:val="28"/>
          <w:szCs w:val="28"/>
          <w:lang w:eastAsia="ru-RU"/>
        </w:rPr>
        <w:t>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225A">
        <w:rPr>
          <w:rFonts w:ascii="Times New Roman" w:hAnsi="Times New Roman"/>
          <w:sz w:val="28"/>
          <w:szCs w:val="28"/>
          <w:lang w:eastAsia="ru-RU"/>
        </w:rPr>
        <w:t xml:space="preserve">Л.Ю. Толстикова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3225A">
        <w:rPr>
          <w:rFonts w:ascii="Times New Roman" w:hAnsi="Times New Roman"/>
          <w:sz w:val="28"/>
          <w:szCs w:val="28"/>
          <w:lang w:eastAsia="ru-RU"/>
        </w:rPr>
        <w:t>________</w:t>
      </w:r>
      <w:r>
        <w:rPr>
          <w:rFonts w:ascii="Times New Roman" w:hAnsi="Times New Roman"/>
          <w:sz w:val="28"/>
          <w:szCs w:val="28"/>
          <w:lang w:eastAsia="ru-RU"/>
        </w:rPr>
        <w:t>__ Н.Н. Филимонов</w:t>
      </w:r>
    </w:p>
    <w:sectPr w:rsidR="00324E8B" w:rsidSect="005B44A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8B" w:rsidRDefault="00324E8B" w:rsidP="00173348">
      <w:pPr>
        <w:spacing w:after="0" w:line="240" w:lineRule="auto"/>
      </w:pPr>
      <w:r>
        <w:separator/>
      </w:r>
    </w:p>
  </w:endnote>
  <w:endnote w:type="continuationSeparator" w:id="0">
    <w:p w:rsidR="00324E8B" w:rsidRDefault="00324E8B" w:rsidP="0017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8B" w:rsidRDefault="00324E8B" w:rsidP="00173348">
      <w:pPr>
        <w:spacing w:after="0" w:line="240" w:lineRule="auto"/>
      </w:pPr>
      <w:r>
        <w:separator/>
      </w:r>
    </w:p>
  </w:footnote>
  <w:footnote w:type="continuationSeparator" w:id="0">
    <w:p w:rsidR="00324E8B" w:rsidRDefault="00324E8B" w:rsidP="00173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4074B"/>
    <w:multiLevelType w:val="hybridMultilevel"/>
    <w:tmpl w:val="36CE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CC0011"/>
    <w:multiLevelType w:val="hybridMultilevel"/>
    <w:tmpl w:val="E76E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25A"/>
    <w:rsid w:val="0001486D"/>
    <w:rsid w:val="00015903"/>
    <w:rsid w:val="00082D1C"/>
    <w:rsid w:val="00086924"/>
    <w:rsid w:val="0008710C"/>
    <w:rsid w:val="000B2FCF"/>
    <w:rsid w:val="000C0964"/>
    <w:rsid w:val="000E263D"/>
    <w:rsid w:val="00100997"/>
    <w:rsid w:val="0012381A"/>
    <w:rsid w:val="001356B8"/>
    <w:rsid w:val="00161093"/>
    <w:rsid w:val="00173348"/>
    <w:rsid w:val="001858D0"/>
    <w:rsid w:val="00186F7A"/>
    <w:rsid w:val="00192D46"/>
    <w:rsid w:val="001E1F6C"/>
    <w:rsid w:val="00203D4E"/>
    <w:rsid w:val="002072BA"/>
    <w:rsid w:val="00231C00"/>
    <w:rsid w:val="00245534"/>
    <w:rsid w:val="0026778F"/>
    <w:rsid w:val="002A0BA1"/>
    <w:rsid w:val="002A10E8"/>
    <w:rsid w:val="002A1887"/>
    <w:rsid w:val="002A46C1"/>
    <w:rsid w:val="002C62E8"/>
    <w:rsid w:val="00310C86"/>
    <w:rsid w:val="00324E8B"/>
    <w:rsid w:val="00326179"/>
    <w:rsid w:val="003B4CFF"/>
    <w:rsid w:val="003C26AB"/>
    <w:rsid w:val="003E10DE"/>
    <w:rsid w:val="003E3865"/>
    <w:rsid w:val="00410A8A"/>
    <w:rsid w:val="00412890"/>
    <w:rsid w:val="00420768"/>
    <w:rsid w:val="0042758E"/>
    <w:rsid w:val="00461825"/>
    <w:rsid w:val="00464B1E"/>
    <w:rsid w:val="004813B1"/>
    <w:rsid w:val="0048465D"/>
    <w:rsid w:val="00495653"/>
    <w:rsid w:val="004A7488"/>
    <w:rsid w:val="004B495E"/>
    <w:rsid w:val="0050651C"/>
    <w:rsid w:val="005128F1"/>
    <w:rsid w:val="005250D7"/>
    <w:rsid w:val="0054129A"/>
    <w:rsid w:val="00560187"/>
    <w:rsid w:val="005B0A59"/>
    <w:rsid w:val="005B44A0"/>
    <w:rsid w:val="005C5B72"/>
    <w:rsid w:val="005E13BE"/>
    <w:rsid w:val="005E7CB0"/>
    <w:rsid w:val="0060540D"/>
    <w:rsid w:val="00630986"/>
    <w:rsid w:val="0063111A"/>
    <w:rsid w:val="00675BCF"/>
    <w:rsid w:val="006818EC"/>
    <w:rsid w:val="00692796"/>
    <w:rsid w:val="00692B8E"/>
    <w:rsid w:val="006B03A0"/>
    <w:rsid w:val="006C3CEC"/>
    <w:rsid w:val="006D57FF"/>
    <w:rsid w:val="006F4005"/>
    <w:rsid w:val="006F7624"/>
    <w:rsid w:val="007179DA"/>
    <w:rsid w:val="0073225A"/>
    <w:rsid w:val="00753E95"/>
    <w:rsid w:val="00757F99"/>
    <w:rsid w:val="007816E4"/>
    <w:rsid w:val="00785742"/>
    <w:rsid w:val="00786F7C"/>
    <w:rsid w:val="007B20DD"/>
    <w:rsid w:val="007C284C"/>
    <w:rsid w:val="007C7A95"/>
    <w:rsid w:val="007D1A14"/>
    <w:rsid w:val="007E17EE"/>
    <w:rsid w:val="007E4108"/>
    <w:rsid w:val="007E4C68"/>
    <w:rsid w:val="008129CE"/>
    <w:rsid w:val="00816640"/>
    <w:rsid w:val="00830EEC"/>
    <w:rsid w:val="00846C19"/>
    <w:rsid w:val="00863E87"/>
    <w:rsid w:val="008841C6"/>
    <w:rsid w:val="00894EB7"/>
    <w:rsid w:val="008B2AE7"/>
    <w:rsid w:val="008D0499"/>
    <w:rsid w:val="008D4758"/>
    <w:rsid w:val="008D4FDE"/>
    <w:rsid w:val="009165C4"/>
    <w:rsid w:val="00964E62"/>
    <w:rsid w:val="009A5B2C"/>
    <w:rsid w:val="009A6F4B"/>
    <w:rsid w:val="009C2DD4"/>
    <w:rsid w:val="009D35C2"/>
    <w:rsid w:val="009D466C"/>
    <w:rsid w:val="009D4709"/>
    <w:rsid w:val="009E0FE3"/>
    <w:rsid w:val="009E41BB"/>
    <w:rsid w:val="00A05AAB"/>
    <w:rsid w:val="00A05AAF"/>
    <w:rsid w:val="00A14EA2"/>
    <w:rsid w:val="00A20566"/>
    <w:rsid w:val="00A43010"/>
    <w:rsid w:val="00A5213A"/>
    <w:rsid w:val="00AA3D06"/>
    <w:rsid w:val="00AB590B"/>
    <w:rsid w:val="00AB7810"/>
    <w:rsid w:val="00AC492B"/>
    <w:rsid w:val="00AE5AF4"/>
    <w:rsid w:val="00AF0C83"/>
    <w:rsid w:val="00AF2F93"/>
    <w:rsid w:val="00B0633A"/>
    <w:rsid w:val="00B12E9C"/>
    <w:rsid w:val="00B204B5"/>
    <w:rsid w:val="00B37A34"/>
    <w:rsid w:val="00BC7DDF"/>
    <w:rsid w:val="00BD6185"/>
    <w:rsid w:val="00C06B53"/>
    <w:rsid w:val="00C23299"/>
    <w:rsid w:val="00C25E8E"/>
    <w:rsid w:val="00C308B9"/>
    <w:rsid w:val="00C33CB5"/>
    <w:rsid w:val="00C6579A"/>
    <w:rsid w:val="00C7139A"/>
    <w:rsid w:val="00C80D53"/>
    <w:rsid w:val="00C91C01"/>
    <w:rsid w:val="00CB746B"/>
    <w:rsid w:val="00CC2C8D"/>
    <w:rsid w:val="00CD3D17"/>
    <w:rsid w:val="00CE66F8"/>
    <w:rsid w:val="00CF30C5"/>
    <w:rsid w:val="00D014DE"/>
    <w:rsid w:val="00D07541"/>
    <w:rsid w:val="00D11DA5"/>
    <w:rsid w:val="00D146FF"/>
    <w:rsid w:val="00D21917"/>
    <w:rsid w:val="00D407FE"/>
    <w:rsid w:val="00D52208"/>
    <w:rsid w:val="00D60B51"/>
    <w:rsid w:val="00D65B5C"/>
    <w:rsid w:val="00DA63AB"/>
    <w:rsid w:val="00DC5CB3"/>
    <w:rsid w:val="00DC69F8"/>
    <w:rsid w:val="00E0249E"/>
    <w:rsid w:val="00E04A8F"/>
    <w:rsid w:val="00E11F37"/>
    <w:rsid w:val="00E33C9F"/>
    <w:rsid w:val="00E724C9"/>
    <w:rsid w:val="00E7722C"/>
    <w:rsid w:val="00E96881"/>
    <w:rsid w:val="00EE4F8B"/>
    <w:rsid w:val="00F26683"/>
    <w:rsid w:val="00F41971"/>
    <w:rsid w:val="00F5078E"/>
    <w:rsid w:val="00F5690F"/>
    <w:rsid w:val="00F73409"/>
    <w:rsid w:val="00F73504"/>
    <w:rsid w:val="00F93996"/>
    <w:rsid w:val="00FB1DA1"/>
    <w:rsid w:val="00FB26F0"/>
    <w:rsid w:val="00FB2D32"/>
    <w:rsid w:val="00FB6DE2"/>
    <w:rsid w:val="00FC1DE4"/>
    <w:rsid w:val="00FE1DDD"/>
    <w:rsid w:val="00FF25EB"/>
    <w:rsid w:val="00FF5A43"/>
    <w:rsid w:val="00FF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C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3225A"/>
    <w:rPr>
      <w:lang w:eastAsia="en-US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757F9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99"/>
    <w:locked/>
    <w:rsid w:val="00FB6DE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 Знак Знак Знак Знак1"/>
    <w:basedOn w:val="Normal"/>
    <w:uiPriority w:val="99"/>
    <w:rsid w:val="00FB6DE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17334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733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73348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173348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C2C8D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C5B7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F2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2F9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D146FF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rsid w:val="007B20DD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1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316</Words>
  <Characters>1804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puma</cp:lastModifiedBy>
  <cp:revision>14</cp:revision>
  <cp:lastPrinted>2024-02-06T02:51:00Z</cp:lastPrinted>
  <dcterms:created xsi:type="dcterms:W3CDTF">2024-01-15T02:21:00Z</dcterms:created>
  <dcterms:modified xsi:type="dcterms:W3CDTF">2024-02-15T06:56:00Z</dcterms:modified>
</cp:coreProperties>
</file>